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D0053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William TOFT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8524532" w14:textId="23840C42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Boston.</w:t>
      </w:r>
    </w:p>
    <w:p w14:paraId="47356F39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8B24D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D1095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DD21174" w14:textId="3B321739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</w:t>
      </w:r>
      <w:r>
        <w:rPr>
          <w:rFonts w:ascii="Times New Roman" w:hAnsi="Times New Roman" w:cs="Times New Roman"/>
          <w:sz w:val="24"/>
          <w:szCs w:val="24"/>
        </w:rPr>
        <w:t>Holand,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F44325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Lincolnshire, except the city of Lincoln.</w:t>
      </w:r>
    </w:p>
    <w:p w14:paraId="1BC0982B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469A662A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4E2A1B" w14:textId="77777777" w:rsidR="00D17FC5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B22746" w14:textId="77777777" w:rsidR="00D17FC5" w:rsidRPr="00680D2B" w:rsidRDefault="00D17FC5" w:rsidP="00D17F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2021</w:t>
      </w:r>
    </w:p>
    <w:p w14:paraId="70663E42" w14:textId="46997DA0" w:rsidR="00BA00AB" w:rsidRPr="00D17FC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17F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AEF62" w14:textId="77777777" w:rsidR="00D17FC5" w:rsidRDefault="00D17FC5" w:rsidP="009139A6">
      <w:r>
        <w:separator/>
      </w:r>
    </w:p>
  </w:endnote>
  <w:endnote w:type="continuationSeparator" w:id="0">
    <w:p w14:paraId="6F86CB3E" w14:textId="77777777" w:rsidR="00D17FC5" w:rsidRDefault="00D17F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20F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CF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99F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4BE9" w14:textId="77777777" w:rsidR="00D17FC5" w:rsidRDefault="00D17FC5" w:rsidP="009139A6">
      <w:r>
        <w:separator/>
      </w:r>
    </w:p>
  </w:footnote>
  <w:footnote w:type="continuationSeparator" w:id="0">
    <w:p w14:paraId="4AE8A509" w14:textId="77777777" w:rsidR="00D17FC5" w:rsidRDefault="00D17F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662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941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351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FC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7FC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9B468"/>
  <w15:chartTrackingRefBased/>
  <w15:docId w15:val="{23829A7B-2CA1-424C-A806-F4BE5E657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138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2021-05-05T13:01:00Z</dcterms:created>
  <dcterms:modified xsi:type="dcterms:W3CDTF">2021-05-05T15:20:00Z</dcterms:modified>
</cp:coreProperties>
</file>